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8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134"/>
        <w:gridCol w:w="1418"/>
        <w:gridCol w:w="1418"/>
        <w:gridCol w:w="1232"/>
        <w:gridCol w:w="851"/>
        <w:gridCol w:w="1418"/>
        <w:gridCol w:w="1134"/>
        <w:gridCol w:w="1418"/>
        <w:gridCol w:w="1418"/>
        <w:gridCol w:w="1134"/>
        <w:gridCol w:w="851"/>
        <w:gridCol w:w="1418"/>
      </w:tblGrid>
      <w:tr w:rsidR="001031A3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821" w:type="dxa"/>
            <w:gridSpan w:val="4"/>
            <w:tcBorders>
              <w:top w:val="nil"/>
              <w:left w:val="nil"/>
              <w:bottom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Приложение № 8</w:t>
            </w:r>
          </w:p>
        </w:tc>
      </w:tr>
      <w:tr w:rsidR="001031A3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</w:tr>
      <w:tr w:rsidR="001031A3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82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400735">
              <w:rPr>
                <w:rFonts w:ascii="Times New Roman" w:hAnsi="Times New Roman"/>
                <w:sz w:val="14"/>
                <w:szCs w:val="14"/>
              </w:rPr>
              <w:t>к Договору от «____» _________________  _______ г.</w:t>
            </w:r>
          </w:p>
        </w:tc>
      </w:tr>
      <w:tr w:rsidR="001031A3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</w:tr>
      <w:tr w:rsidR="001031A3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821" w:type="dxa"/>
            <w:gridSpan w:val="4"/>
            <w:tcBorders>
              <w:top w:val="nil"/>
              <w:left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400735">
              <w:rPr>
                <w:rFonts w:ascii="Times New Roman" w:hAnsi="Times New Roman"/>
                <w:sz w:val="14"/>
                <w:szCs w:val="14"/>
              </w:rPr>
              <w:t>№</w:t>
            </w:r>
          </w:p>
        </w:tc>
      </w:tr>
      <w:tr w:rsidR="001031A3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031A3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00735">
              <w:rPr>
                <w:rFonts w:ascii="Arial" w:hAnsi="Arial" w:cs="Arial"/>
              </w:rPr>
              <w:t>Акт сверки расчетов №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031A3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ФОРМА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031A3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031A3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1031A3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между</w:t>
            </w:r>
          </w:p>
        </w:tc>
        <w:tc>
          <w:tcPr>
            <w:tcW w:w="6337" w:type="dxa"/>
            <w:gridSpan w:val="5"/>
            <w:tcBorders>
              <w:top w:val="nil"/>
              <w:left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400735">
              <w:rPr>
                <w:rFonts w:ascii="Arial" w:hAnsi="Arial" w:cs="Arial"/>
                <w:b/>
                <w:sz w:val="14"/>
                <w:szCs w:val="14"/>
              </w:rPr>
              <w:t>ОАО «НИАЭП»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и</w:t>
            </w:r>
          </w:p>
        </w:tc>
        <w:tc>
          <w:tcPr>
            <w:tcW w:w="6239" w:type="dxa"/>
            <w:gridSpan w:val="5"/>
            <w:tcBorders>
              <w:top w:val="nil"/>
              <w:left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</w:tr>
      <w:tr w:rsidR="001031A3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6337" w:type="dxa"/>
            <w:gridSpan w:val="5"/>
            <w:tcBorders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jc w:val="center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>(наименование Организации 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623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jc w:val="center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 xml:space="preserve">(наименование Организации </w:t>
            </w:r>
            <w:r w:rsidRPr="00400735">
              <w:rPr>
                <w:rFonts w:ascii="Arial" w:hAnsi="Arial" w:cs="Arial"/>
                <w:i/>
                <w:sz w:val="12"/>
                <w:szCs w:val="12"/>
                <w:lang w:val="en-US"/>
              </w:rPr>
              <w:t>2</w:t>
            </w:r>
            <w:r w:rsidRPr="00400735">
              <w:rPr>
                <w:rFonts w:ascii="Arial" w:hAnsi="Arial" w:cs="Arial"/>
                <w:i/>
                <w:sz w:val="12"/>
                <w:szCs w:val="12"/>
              </w:rPr>
              <w:t>)</w:t>
            </w:r>
          </w:p>
        </w:tc>
      </w:tr>
      <w:tr w:rsidR="001031A3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031A3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400735">
              <w:rPr>
                <w:rFonts w:ascii="Arial" w:hAnsi="Arial" w:cs="Arial"/>
                <w:b/>
                <w:sz w:val="14"/>
                <w:szCs w:val="14"/>
              </w:rPr>
              <w:t>за период:</w:t>
            </w:r>
          </w:p>
        </w:tc>
        <w:tc>
          <w:tcPr>
            <w:tcW w:w="3970" w:type="dxa"/>
            <w:gridSpan w:val="3"/>
            <w:tcBorders>
              <w:top w:val="nil"/>
              <w:left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031A3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39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jc w:val="center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>(квартал, год)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</w:tr>
      <w:tr w:rsidR="001031A3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1031A3" w:rsidRPr="00400735" w:rsidTr="00400735"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Нами, Руководителем</w:t>
            </w:r>
          </w:p>
        </w:tc>
        <w:tc>
          <w:tcPr>
            <w:tcW w:w="2650" w:type="dxa"/>
            <w:gridSpan w:val="2"/>
            <w:tcBorders>
              <w:top w:val="nil"/>
              <w:left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Главным бухгалтером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031A3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26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jc w:val="center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>(наименование Организации 1)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>(Ф.И.О. Руководителя Организации 1)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>(Ф.И.О. Главного бухгалтера Организации 1)</w:t>
            </w:r>
          </w:p>
        </w:tc>
      </w:tr>
      <w:tr w:rsidR="001031A3" w:rsidRPr="00400735" w:rsidTr="00400735"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26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jc w:val="center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1031A3" w:rsidRPr="00400735" w:rsidTr="00400735"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 одной стороны, и Руководителем</w:t>
            </w:r>
          </w:p>
        </w:tc>
        <w:tc>
          <w:tcPr>
            <w:tcW w:w="2650" w:type="dxa"/>
            <w:gridSpan w:val="2"/>
            <w:tcBorders>
              <w:top w:val="nil"/>
              <w:left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Главным бухгалтером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031A3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26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jc w:val="center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 xml:space="preserve">(наименование Организации </w:t>
            </w:r>
            <w:r w:rsidRPr="00400735">
              <w:rPr>
                <w:rFonts w:ascii="Arial" w:hAnsi="Arial" w:cs="Arial"/>
                <w:i/>
                <w:sz w:val="12"/>
                <w:szCs w:val="12"/>
                <w:lang w:val="en-US"/>
              </w:rPr>
              <w:t>2</w:t>
            </w:r>
            <w:r w:rsidRPr="00400735">
              <w:rPr>
                <w:rFonts w:ascii="Arial" w:hAnsi="Arial" w:cs="Arial"/>
                <w:i/>
                <w:sz w:val="12"/>
                <w:szCs w:val="12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>(Ф.И.О. Руководителя Организации 2)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>(Ф.И.О. Главного бухгалтера Организации 2)</w:t>
            </w:r>
          </w:p>
        </w:tc>
      </w:tr>
      <w:tr w:rsidR="001031A3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1031A3" w:rsidRPr="00400735" w:rsidTr="00400735">
        <w:tc>
          <w:tcPr>
            <w:tcW w:w="1484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 xml:space="preserve">с другой стороны, проверено состояние взаиморасчетов за </w:t>
            </w:r>
            <w:r w:rsidRPr="00400735">
              <w:rPr>
                <w:rFonts w:ascii="Arial" w:hAnsi="Arial" w:cs="Arial"/>
                <w:i/>
                <w:sz w:val="14"/>
                <w:szCs w:val="14"/>
              </w:rPr>
              <w:t>(указать период)</w:t>
            </w:r>
            <w:r w:rsidRPr="00400735">
              <w:rPr>
                <w:rFonts w:ascii="Arial" w:hAnsi="Arial" w:cs="Arial"/>
                <w:sz w:val="14"/>
                <w:szCs w:val="14"/>
              </w:rPr>
              <w:t xml:space="preserve"> и составлен акт о нижеследующем:</w:t>
            </w:r>
          </w:p>
        </w:tc>
      </w:tr>
      <w:tr w:rsidR="001031A3" w:rsidRPr="00400735" w:rsidTr="00400735">
        <w:tc>
          <w:tcPr>
            <w:tcW w:w="1134" w:type="dxa"/>
            <w:tcBorders>
              <w:top w:val="nil"/>
              <w:left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1031A3" w:rsidRPr="00400735" w:rsidTr="00400735">
        <w:tc>
          <w:tcPr>
            <w:tcW w:w="7471" w:type="dxa"/>
            <w:gridSpan w:val="6"/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400735">
              <w:rPr>
                <w:rFonts w:ascii="Arial" w:hAnsi="Arial" w:cs="Arial"/>
                <w:sz w:val="18"/>
                <w:szCs w:val="18"/>
              </w:rPr>
              <w:t>По данным ОАО «НИАЭП»     , руб.</w:t>
            </w:r>
          </w:p>
        </w:tc>
        <w:tc>
          <w:tcPr>
            <w:tcW w:w="7373" w:type="dxa"/>
            <w:gridSpan w:val="6"/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400735">
              <w:rPr>
                <w:rFonts w:ascii="Arial" w:hAnsi="Arial" w:cs="Arial"/>
                <w:sz w:val="18"/>
                <w:szCs w:val="18"/>
              </w:rPr>
              <w:t xml:space="preserve">По данным </w:t>
            </w:r>
            <w:r w:rsidRPr="00400735">
              <w:rPr>
                <w:rFonts w:ascii="Arial" w:hAnsi="Arial" w:cs="Arial"/>
                <w:i/>
                <w:sz w:val="18"/>
                <w:szCs w:val="18"/>
              </w:rPr>
              <w:t>Организация2</w:t>
            </w:r>
            <w:r w:rsidRPr="00400735">
              <w:rPr>
                <w:rFonts w:ascii="Arial" w:hAnsi="Arial" w:cs="Arial"/>
                <w:sz w:val="18"/>
                <w:szCs w:val="18"/>
              </w:rPr>
              <w:t xml:space="preserve">    , руб.</w:t>
            </w:r>
          </w:p>
        </w:tc>
      </w:tr>
      <w:tr w:rsidR="001031A3" w:rsidRPr="00400735" w:rsidTr="00400735">
        <w:tc>
          <w:tcPr>
            <w:tcW w:w="1134" w:type="dxa"/>
          </w:tcPr>
          <w:p w:rsidR="001031A3" w:rsidRPr="00400735" w:rsidRDefault="001031A3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Дата</w:t>
            </w:r>
          </w:p>
        </w:tc>
        <w:tc>
          <w:tcPr>
            <w:tcW w:w="2836" w:type="dxa"/>
            <w:gridSpan w:val="2"/>
          </w:tcPr>
          <w:p w:rsidR="001031A3" w:rsidRPr="00400735" w:rsidRDefault="001031A3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Документ</w:t>
            </w:r>
          </w:p>
        </w:tc>
        <w:tc>
          <w:tcPr>
            <w:tcW w:w="2083" w:type="dxa"/>
            <w:gridSpan w:val="2"/>
          </w:tcPr>
          <w:p w:rsidR="001031A3" w:rsidRPr="00400735" w:rsidRDefault="001031A3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Дебет</w:t>
            </w:r>
          </w:p>
        </w:tc>
        <w:tc>
          <w:tcPr>
            <w:tcW w:w="1418" w:type="dxa"/>
          </w:tcPr>
          <w:p w:rsidR="001031A3" w:rsidRPr="00400735" w:rsidRDefault="001031A3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Кредит</w:t>
            </w:r>
          </w:p>
        </w:tc>
        <w:tc>
          <w:tcPr>
            <w:tcW w:w="1134" w:type="dxa"/>
            <w:tcBorders>
              <w:top w:val="nil"/>
            </w:tcBorders>
          </w:tcPr>
          <w:p w:rsidR="001031A3" w:rsidRPr="00400735" w:rsidRDefault="001031A3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Дата</w:t>
            </w:r>
          </w:p>
        </w:tc>
        <w:tc>
          <w:tcPr>
            <w:tcW w:w="2836" w:type="dxa"/>
            <w:gridSpan w:val="2"/>
            <w:tcBorders>
              <w:top w:val="nil"/>
            </w:tcBorders>
          </w:tcPr>
          <w:p w:rsidR="001031A3" w:rsidRPr="00400735" w:rsidRDefault="001031A3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Документ</w:t>
            </w:r>
          </w:p>
        </w:tc>
        <w:tc>
          <w:tcPr>
            <w:tcW w:w="1985" w:type="dxa"/>
            <w:gridSpan w:val="2"/>
            <w:tcBorders>
              <w:top w:val="nil"/>
            </w:tcBorders>
          </w:tcPr>
          <w:p w:rsidR="001031A3" w:rsidRPr="00400735" w:rsidRDefault="001031A3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Дебет</w:t>
            </w:r>
          </w:p>
        </w:tc>
        <w:tc>
          <w:tcPr>
            <w:tcW w:w="1418" w:type="dxa"/>
            <w:tcBorders>
              <w:top w:val="nil"/>
            </w:tcBorders>
          </w:tcPr>
          <w:p w:rsidR="001031A3" w:rsidRPr="00400735" w:rsidRDefault="001031A3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Кредит</w:t>
            </w:r>
          </w:p>
        </w:tc>
      </w:tr>
      <w:tr w:rsidR="001031A3" w:rsidRPr="00400735" w:rsidTr="00400735">
        <w:tc>
          <w:tcPr>
            <w:tcW w:w="3970" w:type="dxa"/>
            <w:gridSpan w:val="3"/>
            <w:tcBorders>
              <w:bottom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начальное</w:t>
            </w:r>
          </w:p>
        </w:tc>
        <w:tc>
          <w:tcPr>
            <w:tcW w:w="2083" w:type="dxa"/>
            <w:gridSpan w:val="2"/>
            <w:tcBorders>
              <w:bottom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bottom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  <w:tcBorders>
              <w:bottom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начальное</w:t>
            </w:r>
          </w:p>
        </w:tc>
        <w:tc>
          <w:tcPr>
            <w:tcW w:w="1985" w:type="dxa"/>
            <w:gridSpan w:val="2"/>
            <w:tcBorders>
              <w:bottom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bottom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031A3" w:rsidRPr="00400735" w:rsidTr="00400735">
        <w:tc>
          <w:tcPr>
            <w:tcW w:w="14844" w:type="dxa"/>
            <w:gridSpan w:val="12"/>
            <w:tcBorders>
              <w:top w:val="nil"/>
              <w:bottom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договор №</w:t>
            </w:r>
          </w:p>
        </w:tc>
      </w:tr>
      <w:tr w:rsidR="001031A3" w:rsidRPr="00400735" w:rsidTr="00400735">
        <w:tc>
          <w:tcPr>
            <w:tcW w:w="3970" w:type="dxa"/>
            <w:gridSpan w:val="3"/>
            <w:tcBorders>
              <w:top w:val="nil"/>
            </w:tcBorders>
          </w:tcPr>
          <w:p w:rsidR="001031A3" w:rsidRPr="00400735" w:rsidRDefault="001031A3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начальное по договору:</w:t>
            </w:r>
          </w:p>
        </w:tc>
        <w:tc>
          <w:tcPr>
            <w:tcW w:w="2083" w:type="dxa"/>
            <w:gridSpan w:val="2"/>
            <w:tcBorders>
              <w:top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  <w:tcBorders>
              <w:top w:val="nil"/>
            </w:tcBorders>
          </w:tcPr>
          <w:p w:rsidR="001031A3" w:rsidRPr="00400735" w:rsidRDefault="001031A3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начальное по договору:</w:t>
            </w:r>
          </w:p>
        </w:tc>
        <w:tc>
          <w:tcPr>
            <w:tcW w:w="1985" w:type="dxa"/>
            <w:gridSpan w:val="2"/>
            <w:tcBorders>
              <w:top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031A3" w:rsidRPr="00400735" w:rsidTr="00400735">
        <w:tc>
          <w:tcPr>
            <w:tcW w:w="1134" w:type="dxa"/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83" w:type="dxa"/>
            <w:gridSpan w:val="2"/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5" w:type="dxa"/>
            <w:gridSpan w:val="2"/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031A3" w:rsidRPr="00400735" w:rsidTr="00400735">
        <w:tc>
          <w:tcPr>
            <w:tcW w:w="1134" w:type="dxa"/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83" w:type="dxa"/>
            <w:gridSpan w:val="2"/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5" w:type="dxa"/>
            <w:gridSpan w:val="2"/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031A3" w:rsidRPr="00400735" w:rsidTr="00400735">
        <w:tc>
          <w:tcPr>
            <w:tcW w:w="3970" w:type="dxa"/>
            <w:gridSpan w:val="3"/>
          </w:tcPr>
          <w:p w:rsidR="001031A3" w:rsidRPr="00400735" w:rsidRDefault="001031A3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Итого оборот по договору:</w:t>
            </w:r>
          </w:p>
        </w:tc>
        <w:tc>
          <w:tcPr>
            <w:tcW w:w="2083" w:type="dxa"/>
            <w:gridSpan w:val="2"/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1031A3" w:rsidRPr="00400735" w:rsidRDefault="001031A3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Итого оборот по договору:</w:t>
            </w:r>
          </w:p>
        </w:tc>
        <w:tc>
          <w:tcPr>
            <w:tcW w:w="1985" w:type="dxa"/>
            <w:gridSpan w:val="2"/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031A3" w:rsidRPr="00400735" w:rsidTr="00400735">
        <w:tc>
          <w:tcPr>
            <w:tcW w:w="3970" w:type="dxa"/>
            <w:gridSpan w:val="3"/>
          </w:tcPr>
          <w:p w:rsidR="001031A3" w:rsidRPr="00400735" w:rsidRDefault="001031A3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 по договору:</w:t>
            </w:r>
          </w:p>
        </w:tc>
        <w:tc>
          <w:tcPr>
            <w:tcW w:w="2083" w:type="dxa"/>
            <w:gridSpan w:val="2"/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1031A3" w:rsidRPr="00400735" w:rsidRDefault="001031A3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 по договору:</w:t>
            </w:r>
          </w:p>
        </w:tc>
        <w:tc>
          <w:tcPr>
            <w:tcW w:w="1985" w:type="dxa"/>
            <w:gridSpan w:val="2"/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031A3" w:rsidRPr="00400735" w:rsidTr="00400735">
        <w:tc>
          <w:tcPr>
            <w:tcW w:w="14844" w:type="dxa"/>
            <w:gridSpan w:val="12"/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Договор №</w:t>
            </w:r>
          </w:p>
        </w:tc>
      </w:tr>
      <w:tr w:rsidR="001031A3" w:rsidRPr="00400735" w:rsidTr="00400735">
        <w:tc>
          <w:tcPr>
            <w:tcW w:w="3970" w:type="dxa"/>
            <w:gridSpan w:val="3"/>
          </w:tcPr>
          <w:p w:rsidR="001031A3" w:rsidRPr="00400735" w:rsidRDefault="001031A3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начальное по договору:</w:t>
            </w:r>
          </w:p>
        </w:tc>
        <w:tc>
          <w:tcPr>
            <w:tcW w:w="2083" w:type="dxa"/>
            <w:gridSpan w:val="2"/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1031A3" w:rsidRPr="00400735" w:rsidRDefault="001031A3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начальное по договору:</w:t>
            </w:r>
          </w:p>
        </w:tc>
        <w:tc>
          <w:tcPr>
            <w:tcW w:w="1985" w:type="dxa"/>
            <w:gridSpan w:val="2"/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031A3" w:rsidRPr="00400735" w:rsidTr="00400735">
        <w:tc>
          <w:tcPr>
            <w:tcW w:w="1134" w:type="dxa"/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83" w:type="dxa"/>
            <w:gridSpan w:val="2"/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5" w:type="dxa"/>
            <w:gridSpan w:val="2"/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031A3" w:rsidRPr="00400735" w:rsidTr="00400735">
        <w:tc>
          <w:tcPr>
            <w:tcW w:w="1134" w:type="dxa"/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83" w:type="dxa"/>
            <w:gridSpan w:val="2"/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5" w:type="dxa"/>
            <w:gridSpan w:val="2"/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031A3" w:rsidRPr="00400735" w:rsidTr="00400735">
        <w:tc>
          <w:tcPr>
            <w:tcW w:w="3970" w:type="dxa"/>
            <w:gridSpan w:val="3"/>
          </w:tcPr>
          <w:p w:rsidR="001031A3" w:rsidRPr="00400735" w:rsidRDefault="001031A3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Итого оборот по договору:</w:t>
            </w:r>
          </w:p>
        </w:tc>
        <w:tc>
          <w:tcPr>
            <w:tcW w:w="2083" w:type="dxa"/>
            <w:gridSpan w:val="2"/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1031A3" w:rsidRPr="00400735" w:rsidRDefault="001031A3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Итого оборот по договору:</w:t>
            </w:r>
          </w:p>
        </w:tc>
        <w:tc>
          <w:tcPr>
            <w:tcW w:w="1985" w:type="dxa"/>
            <w:gridSpan w:val="2"/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031A3" w:rsidRPr="00400735" w:rsidTr="00400735">
        <w:tc>
          <w:tcPr>
            <w:tcW w:w="3970" w:type="dxa"/>
            <w:gridSpan w:val="3"/>
          </w:tcPr>
          <w:p w:rsidR="001031A3" w:rsidRPr="00400735" w:rsidRDefault="001031A3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 по договору:</w:t>
            </w:r>
          </w:p>
        </w:tc>
        <w:tc>
          <w:tcPr>
            <w:tcW w:w="2083" w:type="dxa"/>
            <w:gridSpan w:val="2"/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1031A3" w:rsidRPr="00400735" w:rsidRDefault="001031A3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 по договору:</w:t>
            </w:r>
          </w:p>
        </w:tc>
        <w:tc>
          <w:tcPr>
            <w:tcW w:w="1985" w:type="dxa"/>
            <w:gridSpan w:val="2"/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031A3" w:rsidRPr="00400735" w:rsidTr="00400735">
        <w:tc>
          <w:tcPr>
            <w:tcW w:w="3970" w:type="dxa"/>
            <w:gridSpan w:val="3"/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Обороты за период</w:t>
            </w:r>
          </w:p>
        </w:tc>
        <w:tc>
          <w:tcPr>
            <w:tcW w:w="2083" w:type="dxa"/>
            <w:gridSpan w:val="2"/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Обороты за период</w:t>
            </w:r>
          </w:p>
        </w:tc>
        <w:tc>
          <w:tcPr>
            <w:tcW w:w="1985" w:type="dxa"/>
            <w:gridSpan w:val="2"/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031A3" w:rsidRPr="00400735" w:rsidTr="00400735">
        <w:tc>
          <w:tcPr>
            <w:tcW w:w="3970" w:type="dxa"/>
            <w:gridSpan w:val="3"/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</w:t>
            </w:r>
          </w:p>
        </w:tc>
        <w:tc>
          <w:tcPr>
            <w:tcW w:w="2083" w:type="dxa"/>
            <w:gridSpan w:val="2"/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</w:t>
            </w:r>
          </w:p>
        </w:tc>
        <w:tc>
          <w:tcPr>
            <w:tcW w:w="1985" w:type="dxa"/>
            <w:gridSpan w:val="2"/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031A3" w:rsidRPr="00400735" w:rsidTr="00400735">
        <w:tc>
          <w:tcPr>
            <w:tcW w:w="3970" w:type="dxa"/>
            <w:gridSpan w:val="3"/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 развернутое</w:t>
            </w:r>
          </w:p>
        </w:tc>
        <w:tc>
          <w:tcPr>
            <w:tcW w:w="2083" w:type="dxa"/>
            <w:gridSpan w:val="2"/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 развернутое</w:t>
            </w:r>
          </w:p>
        </w:tc>
        <w:tc>
          <w:tcPr>
            <w:tcW w:w="1985" w:type="dxa"/>
            <w:gridSpan w:val="2"/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031A3" w:rsidRPr="00400735" w:rsidTr="00400735"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32" w:type="dxa"/>
            <w:tcBorders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031A3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По данным</w:t>
            </w:r>
          </w:p>
        </w:tc>
        <w:tc>
          <w:tcPr>
            <w:tcW w:w="633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ОАО «НИАЭП»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По данным</w:t>
            </w:r>
          </w:p>
        </w:tc>
        <w:tc>
          <w:tcPr>
            <w:tcW w:w="623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Организация2</w:t>
            </w:r>
          </w:p>
        </w:tc>
      </w:tr>
      <w:tr w:rsidR="001031A3" w:rsidRPr="00400735" w:rsidTr="00400735">
        <w:trPr>
          <w:trHeight w:val="395"/>
        </w:trPr>
        <w:tc>
          <w:tcPr>
            <w:tcW w:w="74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На ___.___.201__ задолженность в пользу Организации2 (ОАО «НИАЭП») (Сумма в рублях) руб. Сумма прописью)</w:t>
            </w:r>
          </w:p>
        </w:tc>
        <w:tc>
          <w:tcPr>
            <w:tcW w:w="737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На ___.___.201__ задолженность в пользу Организации2 (ОАО «НИАЭП») (Сумма в рублях) руб. Сумма прописью)</w:t>
            </w:r>
          </w:p>
        </w:tc>
      </w:tr>
      <w:tr w:rsidR="001031A3" w:rsidRPr="00400735" w:rsidTr="00400735">
        <w:tc>
          <w:tcPr>
            <w:tcW w:w="74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От ОАО «НИАЭП»</w:t>
            </w:r>
          </w:p>
        </w:tc>
        <w:tc>
          <w:tcPr>
            <w:tcW w:w="737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От Организации 2</w:t>
            </w:r>
          </w:p>
        </w:tc>
      </w:tr>
      <w:tr w:rsidR="001031A3" w:rsidRPr="00400735" w:rsidTr="00400735">
        <w:tc>
          <w:tcPr>
            <w:tcW w:w="74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Руководитель организации</w:t>
            </w:r>
          </w:p>
        </w:tc>
        <w:tc>
          <w:tcPr>
            <w:tcW w:w="737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Руководитель организации</w:t>
            </w:r>
          </w:p>
        </w:tc>
      </w:tr>
      <w:tr w:rsidR="001031A3" w:rsidRPr="00400735" w:rsidTr="00400735">
        <w:tc>
          <w:tcPr>
            <w:tcW w:w="5202" w:type="dxa"/>
            <w:gridSpan w:val="4"/>
            <w:tcBorders>
              <w:top w:val="nil"/>
              <w:left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  <w:tc>
          <w:tcPr>
            <w:tcW w:w="5104" w:type="dxa"/>
            <w:gridSpan w:val="4"/>
            <w:tcBorders>
              <w:top w:val="nil"/>
              <w:left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</w:tr>
      <w:tr w:rsidR="001031A3" w:rsidRPr="00400735" w:rsidTr="00400735">
        <w:tc>
          <w:tcPr>
            <w:tcW w:w="1484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1031A3" w:rsidRPr="00400735" w:rsidTr="00400735">
        <w:tc>
          <w:tcPr>
            <w:tcW w:w="74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Главный бухгалтер</w:t>
            </w:r>
          </w:p>
        </w:tc>
        <w:tc>
          <w:tcPr>
            <w:tcW w:w="737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Главный бухгалтер</w:t>
            </w:r>
          </w:p>
        </w:tc>
      </w:tr>
      <w:tr w:rsidR="001031A3" w:rsidRPr="00400735" w:rsidTr="00400735">
        <w:tc>
          <w:tcPr>
            <w:tcW w:w="5202" w:type="dxa"/>
            <w:gridSpan w:val="4"/>
            <w:tcBorders>
              <w:top w:val="nil"/>
              <w:left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  <w:tc>
          <w:tcPr>
            <w:tcW w:w="5104" w:type="dxa"/>
            <w:gridSpan w:val="4"/>
            <w:tcBorders>
              <w:top w:val="nil"/>
              <w:left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</w:tr>
      <w:tr w:rsidR="001031A3" w:rsidRPr="00400735" w:rsidTr="00400735">
        <w:tc>
          <w:tcPr>
            <w:tcW w:w="1484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1031A3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М.П.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М.П.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031A3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1031A3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Бухгалтер</w:t>
            </w:r>
          </w:p>
        </w:tc>
        <w:tc>
          <w:tcPr>
            <w:tcW w:w="4068" w:type="dxa"/>
            <w:gridSpan w:val="3"/>
            <w:tcBorders>
              <w:top w:val="nil"/>
              <w:left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Бухгалтер</w:t>
            </w:r>
          </w:p>
        </w:tc>
        <w:tc>
          <w:tcPr>
            <w:tcW w:w="3970" w:type="dxa"/>
            <w:gridSpan w:val="3"/>
            <w:tcBorders>
              <w:top w:val="nil"/>
              <w:left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</w:tr>
      <w:tr w:rsidR="001031A3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232" w:type="dxa"/>
            <w:tcBorders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1031A3" w:rsidRPr="00400735" w:rsidTr="00400735">
        <w:tc>
          <w:tcPr>
            <w:tcW w:w="39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Ответственный исполнитель (Куратор) по договору</w:t>
            </w:r>
          </w:p>
        </w:tc>
        <w:tc>
          <w:tcPr>
            <w:tcW w:w="1232" w:type="dxa"/>
            <w:tcBorders>
              <w:top w:val="nil"/>
              <w:left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  <w:tc>
          <w:tcPr>
            <w:tcW w:w="39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Ответственный исполнитель (Куратор) по договору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</w:tr>
      <w:tr w:rsidR="001031A3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031A3" w:rsidRPr="00400735" w:rsidTr="00400735">
        <w:tc>
          <w:tcPr>
            <w:tcW w:w="1134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2552" w:type="dxa"/>
            <w:gridSpan w:val="2"/>
            <w:vMerge w:val="restart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jc w:val="center"/>
              <w:rPr>
                <w:rFonts w:ascii="Arial" w:hAnsi="Arial" w:cs="Arial"/>
                <w:i/>
                <w:color w:val="BFBFBF"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color w:val="BFBFBF"/>
                <w:sz w:val="12"/>
                <w:szCs w:val="12"/>
              </w:rPr>
              <w:t>(конец формы)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</w:tr>
      <w:tr w:rsidR="001031A3" w:rsidRPr="00400735" w:rsidTr="00400735">
        <w:tc>
          <w:tcPr>
            <w:tcW w:w="1134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2552" w:type="dxa"/>
            <w:gridSpan w:val="2"/>
            <w:vMerge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</w:tr>
      <w:tr w:rsidR="001031A3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031A3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031A3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  <w:r w:rsidRPr="00400735">
              <w:rPr>
                <w:rFonts w:ascii="Arial" w:hAnsi="Arial" w:cs="Arial"/>
                <w:b/>
                <w:sz w:val="14"/>
                <w:szCs w:val="14"/>
              </w:rPr>
              <w:t>От Покупателя: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  <w:r w:rsidRPr="00400735">
              <w:rPr>
                <w:rFonts w:ascii="Arial" w:hAnsi="Arial" w:cs="Arial"/>
                <w:b/>
                <w:sz w:val="14"/>
                <w:szCs w:val="14"/>
              </w:rPr>
              <w:t>От Поставщика: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</w:tr>
      <w:tr w:rsidR="001031A3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031A3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031A3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031A3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/_______________/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/_______________/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031A3" w:rsidRPr="00400735" w:rsidRDefault="001031A3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1031A3" w:rsidRPr="009B4DD1" w:rsidRDefault="001031A3" w:rsidP="00E245A4">
      <w:pPr>
        <w:rPr>
          <w:rFonts w:ascii="Arial" w:hAnsi="Arial" w:cs="Arial"/>
          <w:sz w:val="16"/>
          <w:szCs w:val="16"/>
        </w:rPr>
      </w:pPr>
    </w:p>
    <w:sectPr w:rsidR="001031A3" w:rsidRPr="009B4DD1" w:rsidSect="00E245A4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C7767"/>
    <w:rsid w:val="000A4953"/>
    <w:rsid w:val="000A5D37"/>
    <w:rsid w:val="000B2DC7"/>
    <w:rsid w:val="000C7038"/>
    <w:rsid w:val="000F09F6"/>
    <w:rsid w:val="001031A3"/>
    <w:rsid w:val="00112C99"/>
    <w:rsid w:val="00186AE2"/>
    <w:rsid w:val="002038A8"/>
    <w:rsid w:val="002B5566"/>
    <w:rsid w:val="002F2046"/>
    <w:rsid w:val="00352C72"/>
    <w:rsid w:val="00380638"/>
    <w:rsid w:val="003C7B7E"/>
    <w:rsid w:val="00400735"/>
    <w:rsid w:val="00406D70"/>
    <w:rsid w:val="004B46A6"/>
    <w:rsid w:val="004D1098"/>
    <w:rsid w:val="004E37A7"/>
    <w:rsid w:val="005837A7"/>
    <w:rsid w:val="005B2C0E"/>
    <w:rsid w:val="006B6A43"/>
    <w:rsid w:val="00780D62"/>
    <w:rsid w:val="007E242E"/>
    <w:rsid w:val="007F7CC7"/>
    <w:rsid w:val="008A7644"/>
    <w:rsid w:val="008B6524"/>
    <w:rsid w:val="00941742"/>
    <w:rsid w:val="009532FB"/>
    <w:rsid w:val="009B4DD1"/>
    <w:rsid w:val="00AD32BB"/>
    <w:rsid w:val="00B25463"/>
    <w:rsid w:val="00B948E9"/>
    <w:rsid w:val="00C2440E"/>
    <w:rsid w:val="00CE613E"/>
    <w:rsid w:val="00CE6214"/>
    <w:rsid w:val="00D531EC"/>
    <w:rsid w:val="00D80219"/>
    <w:rsid w:val="00E17B84"/>
    <w:rsid w:val="00E245A4"/>
    <w:rsid w:val="00F05EA6"/>
    <w:rsid w:val="00F91B54"/>
    <w:rsid w:val="00F95BD6"/>
    <w:rsid w:val="00FB2F63"/>
    <w:rsid w:val="00FC77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2DC7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FC7767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</TotalTime>
  <Pages>1</Pages>
  <Words>368</Words>
  <Characters>2103</Characters>
  <Application>Microsoft Office Outlook</Application>
  <DocSecurity>0</DocSecurity>
  <Lines>0</Lines>
  <Paragraphs>0</Paragraphs>
  <ScaleCrop>false</ScaleCrop>
  <Company>NIAEP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6616</dc:creator>
  <cp:keywords/>
  <dc:description/>
  <cp:lastModifiedBy>7099</cp:lastModifiedBy>
  <cp:revision>17</cp:revision>
  <dcterms:created xsi:type="dcterms:W3CDTF">2013-03-07T11:03:00Z</dcterms:created>
  <dcterms:modified xsi:type="dcterms:W3CDTF">2013-03-13T10:44:00Z</dcterms:modified>
</cp:coreProperties>
</file>